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7F77CB" w14:textId="037A9720" w:rsidR="004E3C8B" w:rsidRDefault="004E3C8B" w:rsidP="004E3C8B">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103-e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FE0074">
        <w:rPr>
          <w:rFonts w:ascii="Arial" w:hAnsi="Arial" w:cs="Arial"/>
          <w:b/>
          <w:bCs/>
        </w:rPr>
        <w:t>8467</w:t>
      </w:r>
    </w:p>
    <w:p w14:paraId="012369D0" w14:textId="77777777" w:rsidR="004E3C8B" w:rsidRPr="00210D4C" w:rsidRDefault="004E3C8B" w:rsidP="004E3C8B">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26</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November 13</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7EC2C27A" w:rsidR="00E90E49" w:rsidRPr="00764EBC" w:rsidRDefault="00E90E49" w:rsidP="00311702">
      <w:pPr>
        <w:pStyle w:val="3GPPHeader"/>
      </w:pPr>
      <w:r w:rsidRPr="00764EBC">
        <w:t>Agenda Item:</w:t>
      </w:r>
      <w:r w:rsidRPr="00764EBC">
        <w:tab/>
      </w:r>
      <w:r w:rsidR="004063E9">
        <w:t>8</w:t>
      </w:r>
      <w:r w:rsidR="0059035F">
        <w:t>.</w:t>
      </w:r>
      <w:r w:rsidR="004B7DF8">
        <w:t>4.</w:t>
      </w:r>
      <w:r w:rsidR="00A23156">
        <w:t>3</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4B69AF5B" w:rsidR="00531215" w:rsidRPr="00764EBC" w:rsidRDefault="003D3C45" w:rsidP="00311702">
      <w:pPr>
        <w:pStyle w:val="3GPPHeader"/>
      </w:pPr>
      <w:r w:rsidRPr="00764EBC">
        <w:t>Title:</w:t>
      </w:r>
      <w:r w:rsidR="00E90E49" w:rsidRPr="00764EBC">
        <w:tab/>
      </w:r>
      <w:r w:rsidR="004063E9">
        <w:t>HARQ Enhancement</w:t>
      </w:r>
      <w:r w:rsidR="009C0798">
        <w:t>s</w:t>
      </w:r>
      <w:r w:rsidR="004063E9">
        <w:t xml:space="preserve"> for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272AE2DD" w14:textId="77777777" w:rsidR="0099637F" w:rsidRDefault="0099637F" w:rsidP="0099637F">
      <w:pPr>
        <w:jc w:val="both"/>
      </w:pPr>
      <w:r>
        <w:t xml:space="preserve">One of the RAN1-lead objectives in the NTN WID </w:t>
      </w:r>
      <w:r>
        <w:fldChar w:fldCharType="begin"/>
      </w:r>
      <w:r>
        <w:instrText xml:space="preserve"> REF _Ref30442809 \r \h </w:instrText>
      </w:r>
      <w:r>
        <w:fldChar w:fldCharType="separate"/>
      </w:r>
      <w:r>
        <w:t>[1]</w:t>
      </w:r>
      <w:r>
        <w:fldChar w:fldCharType="end"/>
      </w:r>
      <w:r>
        <w:t xml:space="preserve"> is uplink time and frequency synchronization enhancements for NTN. A list of topics related to uplink time and frequency synchronization enhancements was provided </w:t>
      </w:r>
      <w:r>
        <w:fldChar w:fldCharType="begin"/>
      </w:r>
      <w:r>
        <w:instrText xml:space="preserve"> REF _Ref49784839 \r \h </w:instrText>
      </w:r>
      <w:r>
        <w:fldChar w:fldCharType="separate"/>
      </w:r>
      <w:r>
        <w:t>[2]</w:t>
      </w:r>
      <w:r>
        <w:fldChar w:fldCharType="end"/>
      </w:r>
      <w:r>
        <w:t xml:space="preserve">. The following agreements have been made in RAN1 meeting #102-e </w:t>
      </w:r>
      <w:r>
        <w:fldChar w:fldCharType="begin"/>
      </w:r>
      <w:r>
        <w:instrText xml:space="preserve"> REF _Ref49784738 \r \h </w:instrText>
      </w:r>
      <w:r>
        <w:fldChar w:fldCharType="separate"/>
      </w:r>
      <w:r>
        <w:t>[3]</w:t>
      </w:r>
      <w:r>
        <w:fldChar w:fldCharType="end"/>
      </w:r>
      <w:r>
        <w:t>.</w:t>
      </w:r>
    </w:p>
    <w:p w14:paraId="58B4B259" w14:textId="77777777" w:rsidR="0099637F" w:rsidRDefault="0099637F" w:rsidP="00B42AE4">
      <w:pPr>
        <w:jc w:val="both"/>
      </w:pPr>
    </w:p>
    <w:p w14:paraId="0944484E" w14:textId="77777777" w:rsidR="0099637F" w:rsidRDefault="0099637F" w:rsidP="0099637F">
      <w:pPr>
        <w:rPr>
          <w:lang w:eastAsia="x-none"/>
        </w:rPr>
      </w:pPr>
      <w:r>
        <w:rPr>
          <w:highlight w:val="green"/>
          <w:lang w:eastAsia="x-none"/>
        </w:rPr>
        <w:t>Agreement:</w:t>
      </w:r>
    </w:p>
    <w:p w14:paraId="1B969076" w14:textId="77777777" w:rsidR="0099637F" w:rsidRDefault="0099637F" w:rsidP="005C6CA7">
      <w:pPr>
        <w:jc w:val="both"/>
        <w:rPr>
          <w:lang w:eastAsia="x-none"/>
        </w:rPr>
      </w:pPr>
      <w:r>
        <w:rPr>
          <w:lang w:eastAsia="x-none"/>
        </w:rPr>
        <w:t>Enabling/disabling on HARQ feedback for downlink transmission should be at least configurable per HARQ process via UE specific RRC signaling</w:t>
      </w:r>
    </w:p>
    <w:p w14:paraId="7A30B437" w14:textId="77777777" w:rsidR="0099637F" w:rsidRDefault="0099637F" w:rsidP="0099637F">
      <w:pPr>
        <w:rPr>
          <w:lang w:eastAsia="x-none"/>
        </w:rPr>
      </w:pPr>
    </w:p>
    <w:p w14:paraId="397E8868" w14:textId="77777777" w:rsidR="0099637F" w:rsidRDefault="0099637F" w:rsidP="0099637F">
      <w:pPr>
        <w:rPr>
          <w:lang w:eastAsia="x-none"/>
        </w:rPr>
      </w:pPr>
      <w:r>
        <w:rPr>
          <w:highlight w:val="green"/>
          <w:lang w:eastAsia="x-none"/>
        </w:rPr>
        <w:t>Agreement:</w:t>
      </w:r>
    </w:p>
    <w:p w14:paraId="4643E34F" w14:textId="77777777" w:rsidR="0099637F" w:rsidRDefault="0099637F" w:rsidP="005C6CA7">
      <w:pPr>
        <w:jc w:val="both"/>
        <w:rPr>
          <w:lang w:eastAsia="x-none"/>
        </w:rPr>
      </w:pPr>
      <w:r>
        <w:rPr>
          <w:lang w:eastAsia="x-none"/>
        </w:rPr>
        <w:t>The extension of maximal HARQ process number can be considered with following assumptions:</w:t>
      </w:r>
    </w:p>
    <w:p w14:paraId="35742C42" w14:textId="77777777" w:rsidR="0099637F" w:rsidRDefault="0099637F" w:rsidP="005C6CA7">
      <w:pPr>
        <w:numPr>
          <w:ilvl w:val="0"/>
          <w:numId w:val="23"/>
        </w:numPr>
        <w:jc w:val="both"/>
        <w:rPr>
          <w:lang w:eastAsia="x-none"/>
        </w:rPr>
      </w:pPr>
      <w:r>
        <w:rPr>
          <w:lang w:eastAsia="x-none"/>
        </w:rPr>
        <w:t>The maximal supported HARQ process number is up to 32.</w:t>
      </w:r>
    </w:p>
    <w:p w14:paraId="44D2C2A8" w14:textId="77777777" w:rsidR="0099637F" w:rsidRDefault="0099637F" w:rsidP="005C6CA7">
      <w:pPr>
        <w:numPr>
          <w:ilvl w:val="0"/>
          <w:numId w:val="23"/>
        </w:numPr>
        <w:jc w:val="both"/>
        <w:rPr>
          <w:lang w:eastAsia="x-none"/>
        </w:rPr>
      </w:pPr>
      <w:r>
        <w:rPr>
          <w:lang w:eastAsia="x-none"/>
        </w:rPr>
        <w:t>FFS: Support on the maximal HARQ process number is up to UE capability</w:t>
      </w:r>
    </w:p>
    <w:p w14:paraId="64828956" w14:textId="77777777" w:rsidR="0099637F" w:rsidRDefault="0099637F" w:rsidP="005C6CA7">
      <w:pPr>
        <w:numPr>
          <w:ilvl w:val="0"/>
          <w:numId w:val="23"/>
        </w:numPr>
        <w:jc w:val="both"/>
        <w:rPr>
          <w:lang w:eastAsia="x-none"/>
        </w:rPr>
      </w:pPr>
      <w:r>
        <w:rPr>
          <w:lang w:eastAsia="x-none"/>
        </w:rPr>
        <w:t>Minimizing the impacts on specification and scheduling</w:t>
      </w:r>
    </w:p>
    <w:p w14:paraId="30672A21" w14:textId="77777777" w:rsidR="00EC0D2F" w:rsidRPr="00E75532" w:rsidRDefault="00EC0D2F" w:rsidP="00416D56">
      <w:pPr>
        <w:jc w:val="both"/>
        <w:rPr>
          <w:szCs w:val="20"/>
        </w:rPr>
      </w:pPr>
    </w:p>
    <w:p w14:paraId="05E5CF06" w14:textId="0910BC02"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w:t>
      </w:r>
      <w:r w:rsidR="0099637F">
        <w:rPr>
          <w:szCs w:val="20"/>
        </w:rPr>
        <w:t xml:space="preserve"> </w:t>
      </w:r>
      <w:r w:rsidR="00B311DA">
        <w:rPr>
          <w:szCs w:val="20"/>
        </w:rPr>
        <w:t>the number of HARQ processes, mechanism for disabling HARQ feedback</w:t>
      </w:r>
      <w:r w:rsidR="0083204E">
        <w:rPr>
          <w:szCs w:val="20"/>
        </w:rPr>
        <w:t xml:space="preserve"> and </w:t>
      </w:r>
      <w:r w:rsidR="00B311DA">
        <w:rPr>
          <w:szCs w:val="20"/>
        </w:rPr>
        <w:t>the potential enhancement on HARQ-ACK codebook</w:t>
      </w:r>
      <w:r>
        <w:rPr>
          <w:szCs w:val="20"/>
        </w:rPr>
        <w:t xml:space="preserve">. </w:t>
      </w:r>
    </w:p>
    <w:p w14:paraId="407F451F" w14:textId="4770A02B" w:rsidR="00416D56" w:rsidRDefault="00EA5A5B" w:rsidP="00416D56">
      <w:pPr>
        <w:pStyle w:val="Heading1"/>
      </w:pPr>
      <w:r>
        <w:t>Discussion</w:t>
      </w:r>
    </w:p>
    <w:p w14:paraId="487FF8CF" w14:textId="305B15DA" w:rsidR="004063E9" w:rsidRDefault="009C0798" w:rsidP="004063E9">
      <w:pPr>
        <w:pStyle w:val="Heading2"/>
      </w:pPr>
      <w:r>
        <w:t xml:space="preserve">Number of </w:t>
      </w:r>
      <w:r w:rsidR="004063E9">
        <w:t xml:space="preserve">HARQ </w:t>
      </w:r>
      <w:r>
        <w:t>processes</w:t>
      </w:r>
    </w:p>
    <w:p w14:paraId="617A2E23" w14:textId="0045B568" w:rsidR="009C0798" w:rsidRDefault="00DC3020" w:rsidP="00DC3020">
      <w:pPr>
        <w:jc w:val="both"/>
      </w:pPr>
      <w:r>
        <w:t xml:space="preserve">It was agreed </w:t>
      </w:r>
      <w:r>
        <w:fldChar w:fldCharType="begin"/>
      </w:r>
      <w:r>
        <w:instrText xml:space="preserve"> REF _Ref49784738 \r \h </w:instrText>
      </w:r>
      <w:r>
        <w:fldChar w:fldCharType="separate"/>
      </w:r>
      <w:r>
        <w:t>[3]</w:t>
      </w:r>
      <w:r>
        <w:fldChar w:fldCharType="end"/>
      </w:r>
      <w:r>
        <w:t xml:space="preserve"> that the </w:t>
      </w:r>
      <w:r>
        <w:rPr>
          <w:lang w:eastAsia="x-none"/>
        </w:rPr>
        <w:t>maximal HARQ process number</w:t>
      </w:r>
      <w:r w:rsidRPr="00DC3020">
        <w:rPr>
          <w:lang w:eastAsia="x-none"/>
        </w:rPr>
        <w:t xml:space="preserve"> </w:t>
      </w:r>
      <w:r>
        <w:rPr>
          <w:lang w:eastAsia="x-none"/>
        </w:rPr>
        <w:t>up to 32. It is open whether supporting this maximal HARQ process number is based on UE capability. I</w:t>
      </w:r>
      <w:r w:rsidR="009C0798">
        <w:t xml:space="preserve">ncreasing </w:t>
      </w:r>
      <w:r w:rsidR="00CA253C">
        <w:t xml:space="preserve">the number of </w:t>
      </w:r>
      <w:r w:rsidR="009C0798">
        <w:t>HARQ process</w:t>
      </w:r>
      <w:r w:rsidR="00CA253C">
        <w:t>es</w:t>
      </w:r>
      <w:r w:rsidR="009C0798">
        <w:t xml:space="preserve"> </w:t>
      </w:r>
      <w:r w:rsidR="00AF31FA">
        <w:t>may</w:t>
      </w:r>
      <w:r w:rsidR="009C0798">
        <w:t xml:space="preserve"> increase HARQ soft buffer size. </w:t>
      </w:r>
      <w:r>
        <w:t xml:space="preserve">Not every UE has large enough buffer size to support up to 32 HARQ processes. </w:t>
      </w:r>
      <w:r w:rsidR="009C0798">
        <w:t xml:space="preserve">Hence, it is preferred not to </w:t>
      </w:r>
      <w:r>
        <w:t xml:space="preserve">mandate every UE to support up to 32 HARQ process number. </w:t>
      </w:r>
    </w:p>
    <w:p w14:paraId="18F65DC4" w14:textId="77777777" w:rsidR="004063E9" w:rsidRPr="004063E9" w:rsidRDefault="004063E9" w:rsidP="009970CC">
      <w:pPr>
        <w:jc w:val="both"/>
      </w:pPr>
    </w:p>
    <w:p w14:paraId="057D220A" w14:textId="05E67C59" w:rsidR="004063E9" w:rsidRDefault="004063E9" w:rsidP="009970CC">
      <w:pPr>
        <w:jc w:val="both"/>
        <w:rPr>
          <w:i/>
        </w:rPr>
      </w:pPr>
      <w:r w:rsidRPr="001C381A">
        <w:rPr>
          <w:b/>
          <w:i/>
          <w:u w:val="single"/>
        </w:rPr>
        <w:t xml:space="preserve">Proposal </w:t>
      </w:r>
      <w:r w:rsidR="00B311DA">
        <w:rPr>
          <w:b/>
          <w:i/>
          <w:u w:val="single"/>
        </w:rPr>
        <w:t>1</w:t>
      </w:r>
      <w:r w:rsidRPr="001C381A">
        <w:rPr>
          <w:b/>
          <w:i/>
          <w:u w:val="single"/>
        </w:rPr>
        <w:t>:</w:t>
      </w:r>
      <w:r>
        <w:rPr>
          <w:i/>
        </w:rPr>
        <w:t xml:space="preserve"> </w:t>
      </w:r>
      <w:r w:rsidR="00DC3020" w:rsidRPr="00DC3020">
        <w:rPr>
          <w:i/>
          <w:iCs/>
          <w:lang w:eastAsia="x-none"/>
        </w:rPr>
        <w:t>Support</w:t>
      </w:r>
      <w:r w:rsidR="00DC3020">
        <w:rPr>
          <w:i/>
          <w:iCs/>
          <w:lang w:eastAsia="x-none"/>
        </w:rPr>
        <w:t>ing</w:t>
      </w:r>
      <w:r w:rsidR="00DC3020" w:rsidRPr="00DC3020">
        <w:rPr>
          <w:i/>
          <w:iCs/>
          <w:lang w:eastAsia="x-none"/>
        </w:rPr>
        <w:t xml:space="preserve"> the maximal HARQ process number </w:t>
      </w:r>
      <w:r w:rsidR="00DC3020">
        <w:rPr>
          <w:i/>
          <w:iCs/>
          <w:lang w:eastAsia="x-none"/>
        </w:rPr>
        <w:t xml:space="preserve">of 32 </w:t>
      </w:r>
      <w:r w:rsidR="00DC3020" w:rsidRPr="00DC3020">
        <w:rPr>
          <w:i/>
          <w:iCs/>
          <w:lang w:eastAsia="x-none"/>
        </w:rPr>
        <w:t>is up to UE capability</w:t>
      </w:r>
      <w:r w:rsidR="00336FF4" w:rsidRPr="00336FF4">
        <w:rPr>
          <w:i/>
        </w:rPr>
        <w:t>.</w:t>
      </w:r>
    </w:p>
    <w:p w14:paraId="593E9FAA" w14:textId="0CB330F2" w:rsidR="00AD495C" w:rsidRDefault="00AD495C" w:rsidP="009970CC">
      <w:pPr>
        <w:jc w:val="both"/>
        <w:rPr>
          <w:i/>
        </w:rPr>
      </w:pPr>
    </w:p>
    <w:p w14:paraId="51696D88" w14:textId="23A8FE5A" w:rsidR="00AD495C" w:rsidRPr="00AD495C" w:rsidRDefault="00AD495C" w:rsidP="009970CC">
      <w:pPr>
        <w:jc w:val="both"/>
        <w:rPr>
          <w:iCs/>
        </w:rPr>
      </w:pPr>
      <w:r>
        <w:rPr>
          <w:iCs/>
        </w:rPr>
        <w:t xml:space="preserve">To restrict the HARQ soft buffer size in case of supporting 32 HARQ processes, the limited buffer rate matching scheme </w:t>
      </w:r>
      <w:r w:rsidR="00BE04F9">
        <w:rPr>
          <w:iCs/>
        </w:rPr>
        <w:t>is</w:t>
      </w:r>
      <w:r>
        <w:rPr>
          <w:iCs/>
        </w:rPr>
        <w:t xml:space="preserve"> applied</w:t>
      </w:r>
      <w:r w:rsidR="008B0790">
        <w:rPr>
          <w:iCs/>
        </w:rPr>
        <w:t xml:space="preserve"> autonomously when operating with 32 HARQ processes</w:t>
      </w:r>
      <w:r>
        <w:rPr>
          <w:iCs/>
        </w:rPr>
        <w:t xml:space="preserve">. </w:t>
      </w:r>
    </w:p>
    <w:p w14:paraId="50462128" w14:textId="77777777" w:rsidR="00AD495C" w:rsidRDefault="00AD495C" w:rsidP="009970CC">
      <w:pPr>
        <w:jc w:val="both"/>
        <w:rPr>
          <w:b/>
          <w:i/>
          <w:u w:val="single"/>
        </w:rPr>
      </w:pPr>
    </w:p>
    <w:p w14:paraId="1E3BB458" w14:textId="66E6B64B" w:rsidR="009970CC" w:rsidRDefault="00AD495C" w:rsidP="009970CC">
      <w:pPr>
        <w:jc w:val="both"/>
        <w:rPr>
          <w:i/>
        </w:rPr>
      </w:pPr>
      <w:r w:rsidRPr="001C381A">
        <w:rPr>
          <w:b/>
          <w:i/>
          <w:u w:val="single"/>
        </w:rPr>
        <w:t xml:space="preserve">Proposal </w:t>
      </w:r>
      <w:r w:rsidR="00B311DA">
        <w:rPr>
          <w:b/>
          <w:i/>
          <w:u w:val="single"/>
        </w:rPr>
        <w:t>2</w:t>
      </w:r>
      <w:r w:rsidRPr="001C381A">
        <w:rPr>
          <w:b/>
          <w:i/>
          <w:u w:val="single"/>
        </w:rPr>
        <w:t>:</w:t>
      </w:r>
      <w:r>
        <w:rPr>
          <w:i/>
        </w:rPr>
        <w:t xml:space="preserve"> Consider </w:t>
      </w:r>
      <w:r w:rsidR="00D722FB">
        <w:rPr>
          <w:i/>
        </w:rPr>
        <w:t xml:space="preserve">always </w:t>
      </w:r>
      <w:r w:rsidR="008B0790">
        <w:rPr>
          <w:i/>
        </w:rPr>
        <w:t xml:space="preserve">applying </w:t>
      </w:r>
      <w:r>
        <w:rPr>
          <w:i/>
        </w:rPr>
        <w:t xml:space="preserve">LBRM for UE </w:t>
      </w:r>
      <w:r w:rsidR="008B0790">
        <w:rPr>
          <w:i/>
        </w:rPr>
        <w:t>operat</w:t>
      </w:r>
      <w:r>
        <w:rPr>
          <w:i/>
        </w:rPr>
        <w:t xml:space="preserve">ing </w:t>
      </w:r>
      <w:r w:rsidR="008B0790">
        <w:rPr>
          <w:i/>
        </w:rPr>
        <w:t xml:space="preserve">with </w:t>
      </w:r>
      <w:r>
        <w:rPr>
          <w:i/>
        </w:rPr>
        <w:t>32 HARQ processes.</w:t>
      </w:r>
    </w:p>
    <w:p w14:paraId="4333B293" w14:textId="77777777" w:rsidR="00AD495C" w:rsidRDefault="00AD495C" w:rsidP="009970CC">
      <w:pPr>
        <w:jc w:val="both"/>
        <w:rPr>
          <w:i/>
        </w:rPr>
      </w:pPr>
    </w:p>
    <w:p w14:paraId="04F86F0E" w14:textId="747DB018" w:rsidR="00EF4ADF" w:rsidRDefault="009C0798" w:rsidP="00CA253C">
      <w:pPr>
        <w:jc w:val="both"/>
        <w:rPr>
          <w:bCs/>
          <w:iCs/>
        </w:rPr>
      </w:pPr>
      <w:r>
        <w:rPr>
          <w:bCs/>
          <w:iCs/>
        </w:rPr>
        <w:t xml:space="preserve">Even with an increased number of HARQ processes, DCI size should not be increased accordingly. This is to maintain the DCI size budget. In existing DCI formats, the HARQ process </w:t>
      </w:r>
      <w:r w:rsidR="001C72C0">
        <w:rPr>
          <w:bCs/>
          <w:iCs/>
        </w:rPr>
        <w:t xml:space="preserve">number </w:t>
      </w:r>
      <w:r>
        <w:rPr>
          <w:bCs/>
          <w:iCs/>
        </w:rPr>
        <w:t xml:space="preserve">field is </w:t>
      </w:r>
      <w:r>
        <w:rPr>
          <w:bCs/>
          <w:iCs/>
        </w:rPr>
        <w:lastRenderedPageBreak/>
        <w:t xml:space="preserve">of 4 bits. The same field size should be </w:t>
      </w:r>
      <w:r w:rsidR="00CA253C">
        <w:rPr>
          <w:bCs/>
          <w:iCs/>
        </w:rPr>
        <w:t>maintained</w:t>
      </w:r>
      <w:r>
        <w:rPr>
          <w:bCs/>
          <w:iCs/>
        </w:rPr>
        <w:t xml:space="preserve"> even if the number of HARQ processes is increased to 32. </w:t>
      </w:r>
      <w:r w:rsidR="00EF4ADF">
        <w:rPr>
          <w:bCs/>
          <w:iCs/>
        </w:rPr>
        <w:t xml:space="preserve">We prefer to re-interpret DCI fields to indicate up to 32 HARQ process </w:t>
      </w:r>
      <w:r w:rsidR="001C72C0">
        <w:rPr>
          <w:bCs/>
          <w:iCs/>
        </w:rPr>
        <w:t>number</w:t>
      </w:r>
      <w:r w:rsidR="00EF4ADF">
        <w:rPr>
          <w:bCs/>
          <w:iCs/>
        </w:rPr>
        <w:t xml:space="preserve">s. </w:t>
      </w:r>
      <w:r>
        <w:rPr>
          <w:bCs/>
          <w:iCs/>
        </w:rPr>
        <w:t>S</w:t>
      </w:r>
      <w:r w:rsidR="00EF4ADF">
        <w:rPr>
          <w:bCs/>
          <w:iCs/>
        </w:rPr>
        <w:t>pecifically</w:t>
      </w:r>
      <w:r>
        <w:rPr>
          <w:bCs/>
          <w:iCs/>
        </w:rPr>
        <w:t xml:space="preserve">, the existing </w:t>
      </w:r>
      <w:r w:rsidR="00EF4ADF">
        <w:rPr>
          <w:bCs/>
          <w:iCs/>
        </w:rPr>
        <w:t xml:space="preserve">4-bit </w:t>
      </w:r>
      <w:r>
        <w:rPr>
          <w:bCs/>
          <w:iCs/>
        </w:rPr>
        <w:t xml:space="preserve">HARQ process </w:t>
      </w:r>
      <w:r w:rsidR="001C72C0">
        <w:rPr>
          <w:bCs/>
          <w:iCs/>
        </w:rPr>
        <w:t>number</w:t>
      </w:r>
      <w:r>
        <w:rPr>
          <w:bCs/>
          <w:iCs/>
        </w:rPr>
        <w:t xml:space="preserve"> field</w:t>
      </w:r>
      <w:r w:rsidR="00EF4ADF">
        <w:rPr>
          <w:bCs/>
          <w:iCs/>
        </w:rPr>
        <w:t>, together another bit field in DCI,</w:t>
      </w:r>
      <w:r w:rsidR="001C72C0">
        <w:rPr>
          <w:bCs/>
          <w:iCs/>
        </w:rPr>
        <w:t xml:space="preserve"> are jointly used to indicate HARQ process number. </w:t>
      </w:r>
    </w:p>
    <w:p w14:paraId="4D6D4584" w14:textId="77777777" w:rsidR="001C72C0" w:rsidRDefault="001C72C0" w:rsidP="00CA253C">
      <w:pPr>
        <w:jc w:val="both"/>
        <w:rPr>
          <w:bCs/>
          <w:iCs/>
        </w:rPr>
      </w:pPr>
    </w:p>
    <w:p w14:paraId="1F37F0D4" w14:textId="2B4E423D" w:rsidR="009970CC" w:rsidRDefault="009C0798" w:rsidP="00CA253C">
      <w:pPr>
        <w:jc w:val="both"/>
        <w:rPr>
          <w:bCs/>
          <w:iCs/>
        </w:rPr>
      </w:pPr>
      <w:r>
        <w:rPr>
          <w:bCs/>
          <w:iCs/>
        </w:rPr>
        <w:t xml:space="preserve">One </w:t>
      </w:r>
      <w:r w:rsidR="00CA253C">
        <w:rPr>
          <w:bCs/>
          <w:iCs/>
        </w:rPr>
        <w:t xml:space="preserve">possible </w:t>
      </w:r>
      <w:r>
        <w:rPr>
          <w:bCs/>
          <w:iCs/>
        </w:rPr>
        <w:t>solution is that 1 redundancy version</w:t>
      </w:r>
      <w:r w:rsidR="00CA253C">
        <w:rPr>
          <w:bCs/>
          <w:iCs/>
        </w:rPr>
        <w:t xml:space="preserve"> (RV)</w:t>
      </w:r>
      <w:r>
        <w:rPr>
          <w:bCs/>
          <w:iCs/>
        </w:rPr>
        <w:t xml:space="preserve"> bit is used to indicate the MSB of HARQ process </w:t>
      </w:r>
      <w:r w:rsidR="001C72C0">
        <w:rPr>
          <w:bCs/>
          <w:iCs/>
        </w:rPr>
        <w:t>number</w:t>
      </w:r>
      <w:r>
        <w:rPr>
          <w:bCs/>
          <w:iCs/>
        </w:rPr>
        <w:t xml:space="preserve">, and only </w:t>
      </w:r>
      <w:r w:rsidR="00CA253C">
        <w:rPr>
          <w:bCs/>
          <w:iCs/>
        </w:rPr>
        <w:t>RV</w:t>
      </w:r>
      <w:r>
        <w:rPr>
          <w:bCs/>
          <w:iCs/>
        </w:rPr>
        <w:t xml:space="preserve">0 and </w:t>
      </w:r>
      <w:r w:rsidR="00CA253C">
        <w:rPr>
          <w:bCs/>
          <w:iCs/>
        </w:rPr>
        <w:t>RV</w:t>
      </w:r>
      <w:r>
        <w:rPr>
          <w:bCs/>
          <w:iCs/>
        </w:rPr>
        <w:t>3 are used when the supported HARQ process number is 32. One benefit of this scheme is that</w:t>
      </w:r>
      <w:r w:rsidR="00CA253C">
        <w:rPr>
          <w:bCs/>
          <w:iCs/>
        </w:rPr>
        <w:t xml:space="preserve"> the soft buffer size per HARQ process is reduced by restricting to RV0 and RV3</w:t>
      </w:r>
      <w:r w:rsidR="002E17B7">
        <w:rPr>
          <w:bCs/>
          <w:iCs/>
        </w:rPr>
        <w:t xml:space="preserve"> at high code rates</w:t>
      </w:r>
      <w:r w:rsidR="00CA253C">
        <w:rPr>
          <w:bCs/>
          <w:iCs/>
        </w:rPr>
        <w:t xml:space="preserve">. Hence, the total soft buffer size over all HARQ processes is not increased even if the number of HARQ processes is increased to 32. </w:t>
      </w:r>
    </w:p>
    <w:p w14:paraId="735539E4" w14:textId="77777777" w:rsidR="009970CC" w:rsidRPr="009970CC" w:rsidRDefault="009970CC" w:rsidP="009970CC">
      <w:pPr>
        <w:jc w:val="both"/>
        <w:rPr>
          <w:bCs/>
          <w:iCs/>
        </w:rPr>
      </w:pPr>
    </w:p>
    <w:p w14:paraId="2158CF11" w14:textId="5F4D8D2A" w:rsidR="000F5E39" w:rsidRPr="00AD495C" w:rsidRDefault="009970CC" w:rsidP="00CA253C">
      <w:pPr>
        <w:jc w:val="both"/>
        <w:rPr>
          <w:i/>
        </w:rPr>
      </w:pPr>
      <w:r w:rsidRPr="001C381A">
        <w:rPr>
          <w:b/>
          <w:i/>
          <w:u w:val="single"/>
        </w:rPr>
        <w:t xml:space="preserve">Proposal </w:t>
      </w:r>
      <w:r w:rsidR="008B0790">
        <w:rPr>
          <w:b/>
          <w:i/>
          <w:u w:val="single"/>
        </w:rPr>
        <w:t>3</w:t>
      </w:r>
      <w:r w:rsidRPr="001C381A">
        <w:rPr>
          <w:b/>
          <w:i/>
          <w:u w:val="single"/>
        </w:rPr>
        <w:t>:</w:t>
      </w:r>
      <w:r>
        <w:rPr>
          <w:i/>
        </w:rPr>
        <w:t xml:space="preserve"> </w:t>
      </w:r>
      <w:r w:rsidRPr="00F62D09">
        <w:rPr>
          <w:i/>
        </w:rPr>
        <w:t xml:space="preserve">The </w:t>
      </w:r>
      <w:r w:rsidR="009C0798">
        <w:rPr>
          <w:i/>
        </w:rPr>
        <w:t xml:space="preserve">HARQ process </w:t>
      </w:r>
      <w:r w:rsidR="001C72C0">
        <w:rPr>
          <w:i/>
        </w:rPr>
        <w:t>number</w:t>
      </w:r>
      <w:r w:rsidR="009C0798">
        <w:rPr>
          <w:i/>
        </w:rPr>
        <w:t xml:space="preserve"> </w:t>
      </w:r>
      <w:r>
        <w:rPr>
          <w:i/>
        </w:rPr>
        <w:t>field in DCI</w:t>
      </w:r>
      <w:r w:rsidR="009C0798">
        <w:rPr>
          <w:i/>
        </w:rPr>
        <w:t xml:space="preserve"> is remained to be 4 bits, and DCI fields are re-interpreted to indicate </w:t>
      </w:r>
      <w:r w:rsidR="00BE04F9">
        <w:rPr>
          <w:i/>
        </w:rPr>
        <w:t>up to 32</w:t>
      </w:r>
      <w:r w:rsidR="009C0798">
        <w:rPr>
          <w:i/>
        </w:rPr>
        <w:t xml:space="preserve"> </w:t>
      </w:r>
      <w:r>
        <w:rPr>
          <w:i/>
        </w:rPr>
        <w:t xml:space="preserve">HARQ process </w:t>
      </w:r>
      <w:r w:rsidR="001C72C0">
        <w:rPr>
          <w:i/>
        </w:rPr>
        <w:t>number</w:t>
      </w:r>
      <w:r w:rsidR="009C0798">
        <w:rPr>
          <w:i/>
        </w:rPr>
        <w:t>s</w:t>
      </w:r>
      <w:r>
        <w:rPr>
          <w:i/>
        </w:rPr>
        <w:t>.</w:t>
      </w:r>
      <w:r w:rsidR="00336FF4" w:rsidRPr="00336FF4">
        <w:rPr>
          <w:i/>
        </w:rPr>
        <w:t xml:space="preserve"> </w:t>
      </w:r>
    </w:p>
    <w:p w14:paraId="605D40F4" w14:textId="77777777" w:rsidR="005C6CA7" w:rsidRPr="00CA253C" w:rsidRDefault="005C6CA7" w:rsidP="00CA253C">
      <w:pPr>
        <w:jc w:val="both"/>
        <w:rPr>
          <w:i/>
        </w:rPr>
      </w:pPr>
    </w:p>
    <w:p w14:paraId="03FCE53B" w14:textId="6EE2F77F" w:rsidR="00D24BF5" w:rsidRDefault="00D24BF5" w:rsidP="00D24BF5">
      <w:pPr>
        <w:pStyle w:val="Heading2"/>
      </w:pPr>
      <w:r>
        <w:t>Mechanism for disabling HARQ feedback</w:t>
      </w:r>
    </w:p>
    <w:p w14:paraId="143DC2AB" w14:textId="17DBB82B" w:rsidR="00D24BF5" w:rsidRDefault="00D24BF5" w:rsidP="00D24BF5">
      <w:pPr>
        <w:jc w:val="both"/>
      </w:pPr>
      <w:r>
        <w:t xml:space="preserve">It was discussed </w:t>
      </w:r>
      <w:r>
        <w:fldChar w:fldCharType="begin"/>
      </w:r>
      <w:r>
        <w:instrText xml:space="preserve"> REF _Ref49784839 \r \h  \* MERGEFORMAT </w:instrText>
      </w:r>
      <w:r>
        <w:fldChar w:fldCharType="separate"/>
      </w:r>
      <w:r>
        <w:t>[2]</w:t>
      </w:r>
      <w:r>
        <w:fldChar w:fldCharType="end"/>
      </w:r>
      <w:r>
        <w:t xml:space="preserve"> that the parameters (e.g., for PDSCH or PUSCH) could be different for HARQ processes with enabled HARQ feedback and for HARQ processes with disabled HARQ feedback. For example, the configured aggregation factor for HARQ processes with disabled HARQ feedback can be larger than the configured aggregation factor for HARQ processes with enabled HARQ feedback. This is to enhance the data transmission reliability for HARQ processes with disabled HARQ feedback. </w:t>
      </w:r>
    </w:p>
    <w:p w14:paraId="41835178" w14:textId="65D94AAD" w:rsidR="00D24BF5" w:rsidRDefault="00D24BF5" w:rsidP="00D24BF5">
      <w:pPr>
        <w:jc w:val="both"/>
      </w:pPr>
    </w:p>
    <w:p w14:paraId="5C12AB3C" w14:textId="2B2BF26D" w:rsidR="00D24BF5" w:rsidRDefault="00D24BF5" w:rsidP="00D24BF5">
      <w:pPr>
        <w:jc w:val="both"/>
        <w:rPr>
          <w:i/>
        </w:rPr>
      </w:pPr>
      <w:r w:rsidRPr="001C381A">
        <w:rPr>
          <w:b/>
          <w:i/>
          <w:u w:val="single"/>
        </w:rPr>
        <w:t xml:space="preserve">Proposal </w:t>
      </w:r>
      <w:r w:rsidR="008B0790">
        <w:rPr>
          <w:b/>
          <w:i/>
          <w:u w:val="single"/>
        </w:rPr>
        <w:t>4</w:t>
      </w:r>
      <w:r w:rsidRPr="001C381A">
        <w:rPr>
          <w:b/>
          <w:i/>
          <w:u w:val="single"/>
        </w:rPr>
        <w:t>:</w:t>
      </w:r>
      <w:r>
        <w:rPr>
          <w:i/>
        </w:rPr>
        <w:t xml:space="preserve"> Support to have different configurations for HARQ processes with or without HARQ feedback. </w:t>
      </w:r>
    </w:p>
    <w:p w14:paraId="068957BF" w14:textId="43EDCB1D" w:rsidR="000E7118" w:rsidRDefault="000E7118" w:rsidP="00D24BF5">
      <w:pPr>
        <w:jc w:val="both"/>
      </w:pPr>
    </w:p>
    <w:p w14:paraId="553D9FB4" w14:textId="689F1EF9" w:rsidR="004254BE" w:rsidRDefault="0061262D" w:rsidP="00D24BF5">
      <w:pPr>
        <w:jc w:val="both"/>
      </w:pPr>
      <w:r>
        <w:t>The aggregated PDSCH or PUSCH retransmission ha</w:t>
      </w:r>
      <w:r w:rsidR="00DF3578">
        <w:t>s</w:t>
      </w:r>
      <w:r>
        <w:t xml:space="preserve"> restriction</w:t>
      </w:r>
      <w:r w:rsidR="004254BE">
        <w:t>s</w:t>
      </w:r>
      <w:r>
        <w:t xml:space="preserve"> on the retransmission resources </w:t>
      </w:r>
      <w:r w:rsidR="004254BE">
        <w:t xml:space="preserve">both in </w:t>
      </w:r>
      <w:r>
        <w:t xml:space="preserve">time domain and </w:t>
      </w:r>
      <w:r w:rsidR="004254BE">
        <w:t xml:space="preserve">in </w:t>
      </w:r>
      <w:r>
        <w:t>frequency domain.</w:t>
      </w:r>
      <w:r w:rsidR="00DF3578">
        <w:t xml:space="preserve"> Specifically, the same frequency resources over consecutive slots are used in aggregated retransmission. </w:t>
      </w:r>
      <w:r w:rsidR="004254BE">
        <w:t>In aggregated retransmission, t</w:t>
      </w:r>
      <w:r>
        <w:t xml:space="preserve">he number of repetitions is </w:t>
      </w:r>
      <w:r w:rsidR="004254BE">
        <w:t xml:space="preserve">either </w:t>
      </w:r>
      <w:r>
        <w:t xml:space="preserve">semi-statically configured </w:t>
      </w:r>
      <w:r w:rsidR="004254BE">
        <w:t>or dynamically indicated via a configured TDRA table</w:t>
      </w:r>
      <w:r>
        <w:t xml:space="preserve">. </w:t>
      </w:r>
    </w:p>
    <w:p w14:paraId="7280FA9D" w14:textId="77777777" w:rsidR="004254BE" w:rsidRDefault="004254BE" w:rsidP="00D24BF5">
      <w:pPr>
        <w:jc w:val="both"/>
      </w:pPr>
    </w:p>
    <w:p w14:paraId="3B33F0FA" w14:textId="32F02639" w:rsidR="00DF3578" w:rsidRDefault="0061262D" w:rsidP="00D24BF5">
      <w:pPr>
        <w:jc w:val="both"/>
      </w:pPr>
      <w:r>
        <w:t>Another way of PDSCH or PUSCH retransmission is blind retransmission.</w:t>
      </w:r>
      <w:r w:rsidR="004254BE">
        <w:t xml:space="preserve"> In blind retransmission, each DCI is associated with a single PDSCH </w:t>
      </w:r>
      <w:r w:rsidR="00716238">
        <w:t>(re)</w:t>
      </w:r>
      <w:r w:rsidR="004254BE">
        <w:t xml:space="preserve">transmission or a single PUSCH </w:t>
      </w:r>
      <w:r w:rsidR="00716238">
        <w:t>(re)</w:t>
      </w:r>
      <w:r w:rsidR="004254BE">
        <w:t>transmission, but the DCI for retransmission</w:t>
      </w:r>
      <w:r w:rsidR="00716238">
        <w:t xml:space="preserve"> scheduling </w:t>
      </w:r>
      <w:r w:rsidR="004254BE">
        <w:t xml:space="preserve">is </w:t>
      </w:r>
      <w:r w:rsidR="00DF3578">
        <w:t>transmitted</w:t>
      </w:r>
      <w:r w:rsidR="004254BE">
        <w:t xml:space="preserve"> without the knowledge of decoding results of the </w:t>
      </w:r>
      <w:r w:rsidR="00716238">
        <w:t>previous</w:t>
      </w:r>
      <w:r w:rsidR="004254BE">
        <w:t xml:space="preserve"> transmission. </w:t>
      </w:r>
      <w:r w:rsidR="0013219E">
        <w:t>Although blind retransmission ha</w:t>
      </w:r>
      <w:r w:rsidR="00DF3578">
        <w:t>s</w:t>
      </w:r>
      <w:r w:rsidR="0013219E">
        <w:t xml:space="preserve"> higher P</w:t>
      </w:r>
      <w:r w:rsidR="00DF3578">
        <w:t>DC</w:t>
      </w:r>
      <w:r w:rsidR="0013219E">
        <w:t xml:space="preserve">CH signaling overhead than that in aggregated retransmission, it has the flexibility in </w:t>
      </w:r>
      <w:r w:rsidR="00DF3578">
        <w:t>selecting</w:t>
      </w:r>
      <w:r w:rsidR="0013219E">
        <w:t xml:space="preserve"> retransmission resources, as well as in controlling the number of retransmissions. </w:t>
      </w:r>
    </w:p>
    <w:p w14:paraId="576A2EE5" w14:textId="77777777" w:rsidR="00DF3578" w:rsidRDefault="00DF3578" w:rsidP="00D24BF5">
      <w:pPr>
        <w:jc w:val="both"/>
      </w:pPr>
    </w:p>
    <w:p w14:paraId="1495DE46" w14:textId="11E467E2" w:rsidR="0061262D" w:rsidRDefault="0013219E" w:rsidP="00D24BF5">
      <w:pPr>
        <w:jc w:val="both"/>
      </w:pPr>
      <w:r>
        <w:t>Comparing with the legacy HARQ retransmission scheme, the blind retransmission scheme strives to deliver data in a short period without waiting for HARQ feedback</w:t>
      </w:r>
      <w:r w:rsidR="00DF3578">
        <w:t xml:space="preserve"> (for PDSCH) or without waiting for decoding results (for PUSCH). This </w:t>
      </w:r>
      <w:r w:rsidR="009A153C">
        <w:t>reduces t</w:t>
      </w:r>
      <w:r>
        <w:t xml:space="preserve">he latency </w:t>
      </w:r>
      <w:r w:rsidR="009A153C">
        <w:t xml:space="preserve">by avoiding the </w:t>
      </w:r>
      <w:r>
        <w:t>large propagation delay</w:t>
      </w:r>
      <w:r w:rsidR="009A153C">
        <w:t xml:space="preserve"> of HARQ feedback</w:t>
      </w:r>
      <w:r w:rsidR="00DF3578">
        <w:t xml:space="preserve"> (for PDSCH) or </w:t>
      </w:r>
      <w:r w:rsidR="00716238">
        <w:t xml:space="preserve">the large </w:t>
      </w:r>
      <w:r w:rsidR="00DF3578">
        <w:t xml:space="preserve">downlink to uplink turnaround </w:t>
      </w:r>
      <w:r w:rsidR="00716238">
        <w:t xml:space="preserve">time </w:t>
      </w:r>
      <w:r w:rsidR="00DF3578">
        <w:t>(for PUSCH)</w:t>
      </w:r>
      <w:r>
        <w:t xml:space="preserve"> in NTN. </w:t>
      </w:r>
    </w:p>
    <w:p w14:paraId="6661CD24" w14:textId="77777777" w:rsidR="0061262D" w:rsidRDefault="0061262D" w:rsidP="00D24BF5">
      <w:pPr>
        <w:jc w:val="both"/>
      </w:pPr>
    </w:p>
    <w:p w14:paraId="1D5C5A4D" w14:textId="0D9A82B7" w:rsidR="0061262D" w:rsidRDefault="0061262D" w:rsidP="00D24BF5">
      <w:pPr>
        <w:jc w:val="both"/>
      </w:pPr>
      <w:r w:rsidRPr="001C381A">
        <w:rPr>
          <w:b/>
          <w:i/>
          <w:u w:val="single"/>
        </w:rPr>
        <w:t xml:space="preserve">Proposal </w:t>
      </w:r>
      <w:r w:rsidR="008B0790">
        <w:rPr>
          <w:b/>
          <w:i/>
          <w:u w:val="single"/>
        </w:rPr>
        <w:t>5</w:t>
      </w:r>
      <w:r w:rsidRPr="001C381A">
        <w:rPr>
          <w:b/>
          <w:i/>
          <w:u w:val="single"/>
        </w:rPr>
        <w:t>:</w:t>
      </w:r>
      <w:r>
        <w:rPr>
          <w:i/>
        </w:rPr>
        <w:t xml:space="preserve"> Support blind</w:t>
      </w:r>
      <w:r w:rsidR="0013219E">
        <w:rPr>
          <w:i/>
        </w:rPr>
        <w:t xml:space="preserve"> PDSCH and PUSCH</w:t>
      </w:r>
      <w:r>
        <w:rPr>
          <w:i/>
        </w:rPr>
        <w:t xml:space="preserve"> retransmission</w:t>
      </w:r>
      <w:r w:rsidR="0013219E">
        <w:rPr>
          <w:i/>
        </w:rPr>
        <w:t xml:space="preserve"> for NTN. </w:t>
      </w:r>
    </w:p>
    <w:p w14:paraId="71AEF540" w14:textId="77777777" w:rsidR="0061262D" w:rsidRPr="00D24BF5" w:rsidRDefault="0061262D" w:rsidP="00D24BF5">
      <w:pPr>
        <w:jc w:val="both"/>
      </w:pPr>
    </w:p>
    <w:p w14:paraId="2EBD0C5A" w14:textId="5C653DEC" w:rsidR="000E7118" w:rsidRDefault="000E7118" w:rsidP="000E7118">
      <w:pPr>
        <w:pStyle w:val="Heading2"/>
      </w:pPr>
      <w:r w:rsidRPr="000E7118">
        <w:t>Enhancement on the HARQ-ACK codebook</w:t>
      </w:r>
    </w:p>
    <w:p w14:paraId="33056898" w14:textId="14E0B0BE" w:rsidR="000E7118" w:rsidRDefault="00801AE4" w:rsidP="0013219E">
      <w:pPr>
        <w:jc w:val="both"/>
      </w:pPr>
      <w:r>
        <w:t xml:space="preserve">Type-1 HARQ-ACK codebook is semi-statically constructed. The size of type-1 HARQ-ACK codebook </w:t>
      </w:r>
      <w:r w:rsidR="00EC3708">
        <w:t>does not depend on the scheduled transmissions. Hence, overhead</w:t>
      </w:r>
      <w:r w:rsidR="000E7118">
        <w:t xml:space="preserve"> reduction</w:t>
      </w:r>
      <w:r w:rsidR="00EC3708">
        <w:t xml:space="preserve"> of type-1 </w:t>
      </w:r>
      <w:r w:rsidR="00EC3708">
        <w:lastRenderedPageBreak/>
        <w:t>HARQ-ACK codebook</w:t>
      </w:r>
      <w:r w:rsidR="000E7118">
        <w:t xml:space="preserve"> is not the main </w:t>
      </w:r>
      <w:r w:rsidR="00EC3708">
        <w:t>design consideration. In our view, we do not reduce the HARQ-ACK codebook size for HARQ processes with disabled HARQ feedback. Furthermore, it does not degrade performance when re-using existing NR HARQ-ACK codebook for HARQ processes with disabled HARQ feedback.</w:t>
      </w:r>
    </w:p>
    <w:p w14:paraId="61752997" w14:textId="77777777" w:rsidR="000E7118" w:rsidRPr="000E7118" w:rsidRDefault="000E7118" w:rsidP="000E7118"/>
    <w:p w14:paraId="007D5A8B" w14:textId="0ED73BA9" w:rsidR="000E7118" w:rsidRDefault="000E7118" w:rsidP="0013219E">
      <w:pPr>
        <w:jc w:val="both"/>
        <w:rPr>
          <w:i/>
        </w:rPr>
      </w:pPr>
      <w:r w:rsidRPr="001C381A">
        <w:rPr>
          <w:b/>
          <w:i/>
          <w:u w:val="single"/>
        </w:rPr>
        <w:t xml:space="preserve">Proposal </w:t>
      </w:r>
      <w:r w:rsidR="008B0790">
        <w:rPr>
          <w:b/>
          <w:i/>
          <w:u w:val="single"/>
        </w:rPr>
        <w:t>6</w:t>
      </w:r>
      <w:r w:rsidRPr="001C381A">
        <w:rPr>
          <w:b/>
          <w:i/>
          <w:u w:val="single"/>
        </w:rPr>
        <w:t>:</w:t>
      </w:r>
      <w:r w:rsidRPr="000E7118">
        <w:rPr>
          <w:i/>
        </w:rPr>
        <w:t xml:space="preserve"> </w:t>
      </w:r>
      <w:r>
        <w:rPr>
          <w:i/>
        </w:rPr>
        <w:t>In type-1 HARQ-ACK codebook construction, UE does not reduce the HARQ-ACK codebook size for HARQ processes with disabled HARQ feedback.</w:t>
      </w:r>
    </w:p>
    <w:p w14:paraId="5458BAA5" w14:textId="743CB0C0" w:rsidR="00F862DA" w:rsidRDefault="00F862DA" w:rsidP="0013219E">
      <w:pPr>
        <w:jc w:val="both"/>
        <w:rPr>
          <w:i/>
        </w:rPr>
      </w:pPr>
    </w:p>
    <w:p w14:paraId="3CB34E2C" w14:textId="1D8A528C" w:rsidR="000E7118" w:rsidRDefault="00801AE4" w:rsidP="0013219E">
      <w:pPr>
        <w:jc w:val="both"/>
        <w:rPr>
          <w:bCs/>
          <w:iCs/>
        </w:rPr>
      </w:pPr>
      <w:r>
        <w:rPr>
          <w:iCs/>
        </w:rPr>
        <w:t xml:space="preserve">Unlike type-1 HARQ-ACK codebook, type-2 HARQ-ACK codebook is dynamically constructed, depending on the scheduled transmissions. With this design principle, UE </w:t>
      </w:r>
      <w:r w:rsidR="00EC3708">
        <w:rPr>
          <w:iCs/>
        </w:rPr>
        <w:t>does</w:t>
      </w:r>
      <w:r>
        <w:rPr>
          <w:iCs/>
        </w:rPr>
        <w:t xml:space="preserve"> not </w:t>
      </w:r>
      <w:r w:rsidR="00EC3708">
        <w:rPr>
          <w:iCs/>
        </w:rPr>
        <w:t xml:space="preserve">have to </w:t>
      </w:r>
      <w:r>
        <w:rPr>
          <w:iCs/>
        </w:rPr>
        <w:t xml:space="preserve">send HARQ-ACK bit for the HARQ process with disabled HARQ feedback. Specifically, </w:t>
      </w:r>
      <w:r w:rsidR="00EF5913">
        <w:rPr>
          <w:bCs/>
          <w:iCs/>
        </w:rPr>
        <w:t>the</w:t>
      </w:r>
      <w:r>
        <w:rPr>
          <w:bCs/>
          <w:iCs/>
        </w:rPr>
        <w:t xml:space="preserve"> counter DAI for HARQ processes with disabled HARQ feedback</w:t>
      </w:r>
      <w:r w:rsidR="00EF5913">
        <w:rPr>
          <w:bCs/>
          <w:iCs/>
        </w:rPr>
        <w:t xml:space="preserve"> should not be increased</w:t>
      </w:r>
      <w:r>
        <w:rPr>
          <w:bCs/>
          <w:iCs/>
        </w:rPr>
        <w:t>.</w:t>
      </w:r>
    </w:p>
    <w:p w14:paraId="2DF15A64" w14:textId="77777777" w:rsidR="00801AE4" w:rsidRPr="00801AE4" w:rsidRDefault="00801AE4" w:rsidP="0013219E">
      <w:pPr>
        <w:jc w:val="both"/>
        <w:rPr>
          <w:bCs/>
          <w:iCs/>
        </w:rPr>
      </w:pPr>
    </w:p>
    <w:p w14:paraId="7C0E483F" w14:textId="4FCE412D" w:rsidR="00B311DA" w:rsidRDefault="000E7118" w:rsidP="0013219E">
      <w:pPr>
        <w:jc w:val="both"/>
        <w:rPr>
          <w:i/>
        </w:rPr>
      </w:pPr>
      <w:r w:rsidRPr="001C381A">
        <w:rPr>
          <w:b/>
          <w:i/>
          <w:u w:val="single"/>
        </w:rPr>
        <w:t xml:space="preserve">Proposal </w:t>
      </w:r>
      <w:r w:rsidR="008B0790">
        <w:rPr>
          <w:b/>
          <w:i/>
          <w:u w:val="single"/>
        </w:rPr>
        <w:t>7</w:t>
      </w:r>
      <w:r w:rsidRPr="001C381A">
        <w:rPr>
          <w:b/>
          <w:i/>
          <w:u w:val="single"/>
        </w:rPr>
        <w:t>:</w:t>
      </w:r>
      <w:r>
        <w:rPr>
          <w:i/>
        </w:rPr>
        <w:t xml:space="preserve"> In type-2 HARQ-ACK codebook construction, UE </w:t>
      </w:r>
      <w:r w:rsidR="00EF5913">
        <w:rPr>
          <w:i/>
        </w:rPr>
        <w:t xml:space="preserve">does not expect to receive increased counter DAI for HARQ processes with disabled HARQ feedback. </w:t>
      </w:r>
    </w:p>
    <w:p w14:paraId="36A74D04" w14:textId="77777777" w:rsidR="00EF5913" w:rsidRPr="00EC3708" w:rsidRDefault="00EF5913" w:rsidP="0013219E">
      <w:pPr>
        <w:jc w:val="both"/>
        <w:rPr>
          <w:iCs/>
        </w:rPr>
      </w:pPr>
    </w:p>
    <w:p w14:paraId="2896E657" w14:textId="2DF29AD0" w:rsidR="00854A60" w:rsidRPr="00A6576F" w:rsidRDefault="009C5A97" w:rsidP="00FB330B">
      <w:pPr>
        <w:pStyle w:val="Heading1"/>
      </w:pPr>
      <w:r w:rsidRPr="00A6576F">
        <w:t>Conclusion</w:t>
      </w:r>
    </w:p>
    <w:p w14:paraId="1C116919" w14:textId="11056C18"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HARQ enhancements for NTN. </w:t>
      </w:r>
      <w:r w:rsidR="009C0798">
        <w:t xml:space="preserve">Our proposals are as follows: </w:t>
      </w:r>
    </w:p>
    <w:p w14:paraId="18109C5A" w14:textId="201F1121" w:rsidR="008B0790" w:rsidRDefault="008B0790" w:rsidP="009C0798">
      <w:pPr>
        <w:jc w:val="both"/>
      </w:pPr>
    </w:p>
    <w:p w14:paraId="67CB7BD2" w14:textId="77777777" w:rsidR="008B0790" w:rsidRDefault="008B0790" w:rsidP="008B0790">
      <w:pPr>
        <w:jc w:val="both"/>
        <w:rPr>
          <w:i/>
        </w:rPr>
      </w:pPr>
      <w:r w:rsidRPr="001C381A">
        <w:rPr>
          <w:b/>
          <w:i/>
          <w:u w:val="single"/>
        </w:rPr>
        <w:t xml:space="preserve">Proposal </w:t>
      </w:r>
      <w:r>
        <w:rPr>
          <w:b/>
          <w:i/>
          <w:u w:val="single"/>
        </w:rPr>
        <w:t>1</w:t>
      </w:r>
      <w:r w:rsidRPr="001C381A">
        <w:rPr>
          <w:b/>
          <w:i/>
          <w:u w:val="single"/>
        </w:rPr>
        <w:t>:</w:t>
      </w:r>
      <w:r>
        <w:rPr>
          <w:i/>
        </w:rPr>
        <w:t xml:space="preserve"> </w:t>
      </w:r>
      <w:r w:rsidRPr="00DC3020">
        <w:rPr>
          <w:i/>
          <w:iCs/>
          <w:lang w:eastAsia="x-none"/>
        </w:rPr>
        <w:t>Support</w:t>
      </w:r>
      <w:r>
        <w:rPr>
          <w:i/>
          <w:iCs/>
          <w:lang w:eastAsia="x-none"/>
        </w:rPr>
        <w:t>ing</w:t>
      </w:r>
      <w:r w:rsidRPr="00DC3020">
        <w:rPr>
          <w:i/>
          <w:iCs/>
          <w:lang w:eastAsia="x-none"/>
        </w:rPr>
        <w:t xml:space="preserve"> the maximal HARQ process number </w:t>
      </w:r>
      <w:r>
        <w:rPr>
          <w:i/>
          <w:iCs/>
          <w:lang w:eastAsia="x-none"/>
        </w:rPr>
        <w:t xml:space="preserve">of 32 </w:t>
      </w:r>
      <w:r w:rsidRPr="00DC3020">
        <w:rPr>
          <w:i/>
          <w:iCs/>
          <w:lang w:eastAsia="x-none"/>
        </w:rPr>
        <w:t>is up to UE capability</w:t>
      </w:r>
      <w:r w:rsidRPr="00336FF4">
        <w:rPr>
          <w:i/>
        </w:rPr>
        <w:t>.</w:t>
      </w:r>
    </w:p>
    <w:p w14:paraId="62E0DEAD" w14:textId="77777777" w:rsidR="008B0790" w:rsidRDefault="008B0790" w:rsidP="009C0798">
      <w:pPr>
        <w:jc w:val="both"/>
      </w:pPr>
    </w:p>
    <w:p w14:paraId="731E97BC" w14:textId="77777777" w:rsidR="00D722FB" w:rsidRDefault="00D722FB" w:rsidP="00D722FB">
      <w:pPr>
        <w:jc w:val="both"/>
        <w:rPr>
          <w:i/>
        </w:rPr>
      </w:pPr>
      <w:r w:rsidRPr="001C381A">
        <w:rPr>
          <w:b/>
          <w:i/>
          <w:u w:val="single"/>
        </w:rPr>
        <w:t xml:space="preserve">Proposal </w:t>
      </w:r>
      <w:r>
        <w:rPr>
          <w:b/>
          <w:i/>
          <w:u w:val="single"/>
        </w:rPr>
        <w:t>2</w:t>
      </w:r>
      <w:r w:rsidRPr="001C381A">
        <w:rPr>
          <w:b/>
          <w:i/>
          <w:u w:val="single"/>
        </w:rPr>
        <w:t>:</w:t>
      </w:r>
      <w:r>
        <w:rPr>
          <w:i/>
        </w:rPr>
        <w:t xml:space="preserve"> Consider always applying LBRM for UE operating with 32 HARQ processes.</w:t>
      </w:r>
    </w:p>
    <w:p w14:paraId="66A7AAB8" w14:textId="77777777" w:rsidR="008B0790" w:rsidRDefault="008B0790" w:rsidP="009C0798">
      <w:pPr>
        <w:jc w:val="both"/>
      </w:pPr>
    </w:p>
    <w:p w14:paraId="4A22EA84" w14:textId="77777777" w:rsidR="004254BE" w:rsidRPr="00AD495C" w:rsidRDefault="004254BE" w:rsidP="004254BE">
      <w:pPr>
        <w:jc w:val="both"/>
        <w:rPr>
          <w:i/>
        </w:rPr>
      </w:pPr>
      <w:r w:rsidRPr="001C381A">
        <w:rPr>
          <w:b/>
          <w:i/>
          <w:u w:val="single"/>
        </w:rPr>
        <w:t xml:space="preserve">Proposal </w:t>
      </w:r>
      <w:r>
        <w:rPr>
          <w:b/>
          <w:i/>
          <w:u w:val="single"/>
        </w:rPr>
        <w:t>3</w:t>
      </w:r>
      <w:r w:rsidRPr="001C381A">
        <w:rPr>
          <w:b/>
          <w:i/>
          <w:u w:val="single"/>
        </w:rPr>
        <w:t>:</w:t>
      </w:r>
      <w:r>
        <w:rPr>
          <w:i/>
        </w:rPr>
        <w:t xml:space="preserve"> </w:t>
      </w:r>
      <w:r w:rsidRPr="00F62D09">
        <w:rPr>
          <w:i/>
        </w:rPr>
        <w:t xml:space="preserve">The </w:t>
      </w:r>
      <w:r>
        <w:rPr>
          <w:i/>
        </w:rPr>
        <w:t>HARQ process number field in DCI is remained to be 4 bits, and DCI fields are re-interpreted to indicate up to 32 HARQ process numbers.</w:t>
      </w:r>
      <w:r w:rsidRPr="00336FF4">
        <w:rPr>
          <w:i/>
        </w:rPr>
        <w:t xml:space="preserve"> </w:t>
      </w:r>
    </w:p>
    <w:p w14:paraId="30113A67" w14:textId="2ACEFE0C" w:rsidR="00CA253C" w:rsidRDefault="00CA253C" w:rsidP="009C0798">
      <w:pPr>
        <w:jc w:val="both"/>
      </w:pPr>
    </w:p>
    <w:p w14:paraId="0AC02198" w14:textId="77777777" w:rsidR="008B0790" w:rsidRDefault="008B0790" w:rsidP="008B0790">
      <w:pPr>
        <w:jc w:val="both"/>
        <w:rPr>
          <w:i/>
        </w:rPr>
      </w:pPr>
      <w:r w:rsidRPr="001C381A">
        <w:rPr>
          <w:b/>
          <w:i/>
          <w:u w:val="single"/>
        </w:rPr>
        <w:t xml:space="preserve">Proposal </w:t>
      </w:r>
      <w:r>
        <w:rPr>
          <w:b/>
          <w:i/>
          <w:u w:val="single"/>
        </w:rPr>
        <w:t>4</w:t>
      </w:r>
      <w:r w:rsidRPr="001C381A">
        <w:rPr>
          <w:b/>
          <w:i/>
          <w:u w:val="single"/>
        </w:rPr>
        <w:t>:</w:t>
      </w:r>
      <w:r>
        <w:rPr>
          <w:i/>
        </w:rPr>
        <w:t xml:space="preserve"> Support to have different configurations for HARQ processes with or without HARQ feedback. </w:t>
      </w:r>
    </w:p>
    <w:p w14:paraId="61F4E348" w14:textId="77777777" w:rsidR="008B0790" w:rsidRDefault="008B0790" w:rsidP="009C0798">
      <w:pPr>
        <w:jc w:val="both"/>
      </w:pPr>
    </w:p>
    <w:p w14:paraId="6B7CD46E" w14:textId="77777777" w:rsidR="008B0790" w:rsidRDefault="008B0790" w:rsidP="008B0790">
      <w:pPr>
        <w:jc w:val="both"/>
      </w:pPr>
      <w:r w:rsidRPr="001C381A">
        <w:rPr>
          <w:b/>
          <w:i/>
          <w:u w:val="single"/>
        </w:rPr>
        <w:t xml:space="preserve">Proposal </w:t>
      </w:r>
      <w:r>
        <w:rPr>
          <w:b/>
          <w:i/>
          <w:u w:val="single"/>
        </w:rPr>
        <w:t>5</w:t>
      </w:r>
      <w:r w:rsidRPr="001C381A">
        <w:rPr>
          <w:b/>
          <w:i/>
          <w:u w:val="single"/>
        </w:rPr>
        <w:t>:</w:t>
      </w:r>
      <w:r>
        <w:rPr>
          <w:i/>
        </w:rPr>
        <w:t xml:space="preserve"> Support blind PDSCH and PUSCH retransmissions for NTN. </w:t>
      </w:r>
    </w:p>
    <w:p w14:paraId="6CCF44A2" w14:textId="3068D26F" w:rsidR="008B0790" w:rsidRDefault="008B0790" w:rsidP="009C0798">
      <w:pPr>
        <w:jc w:val="both"/>
      </w:pPr>
    </w:p>
    <w:p w14:paraId="3BCC4C7E" w14:textId="6209405D" w:rsidR="003C28EC" w:rsidRDefault="008B0790" w:rsidP="008B0790">
      <w:pPr>
        <w:jc w:val="both"/>
        <w:rPr>
          <w:i/>
        </w:rPr>
      </w:pPr>
      <w:r w:rsidRPr="001C381A">
        <w:rPr>
          <w:b/>
          <w:i/>
          <w:u w:val="single"/>
        </w:rPr>
        <w:t xml:space="preserve">Proposal </w:t>
      </w:r>
      <w:r>
        <w:rPr>
          <w:b/>
          <w:i/>
          <w:u w:val="single"/>
        </w:rPr>
        <w:t>6</w:t>
      </w:r>
      <w:r w:rsidRPr="001C381A">
        <w:rPr>
          <w:b/>
          <w:i/>
          <w:u w:val="single"/>
        </w:rPr>
        <w:t>:</w:t>
      </w:r>
      <w:r w:rsidRPr="000E7118">
        <w:rPr>
          <w:i/>
        </w:rPr>
        <w:t xml:space="preserve"> </w:t>
      </w:r>
      <w:r>
        <w:rPr>
          <w:i/>
        </w:rPr>
        <w:t>In type-1 HARQ-ACK codebook construction, UE does not reduce the HARQ-ACK codebook size for HARQ processes with disabled HARQ feedback.</w:t>
      </w:r>
    </w:p>
    <w:p w14:paraId="17F70D00" w14:textId="77777777" w:rsidR="0083204E" w:rsidRDefault="0083204E" w:rsidP="008B0790">
      <w:pPr>
        <w:jc w:val="both"/>
        <w:rPr>
          <w:i/>
        </w:rPr>
      </w:pPr>
    </w:p>
    <w:p w14:paraId="4BA948CB" w14:textId="77777777" w:rsidR="00EF5913" w:rsidRDefault="00EF5913" w:rsidP="00EF5913">
      <w:pPr>
        <w:jc w:val="both"/>
        <w:rPr>
          <w:i/>
        </w:rPr>
      </w:pPr>
      <w:r w:rsidRPr="001C381A">
        <w:rPr>
          <w:b/>
          <w:i/>
          <w:u w:val="single"/>
        </w:rPr>
        <w:t xml:space="preserve">Proposal </w:t>
      </w:r>
      <w:r>
        <w:rPr>
          <w:b/>
          <w:i/>
          <w:u w:val="single"/>
        </w:rPr>
        <w:t>7</w:t>
      </w:r>
      <w:r w:rsidRPr="001C381A">
        <w:rPr>
          <w:b/>
          <w:i/>
          <w:u w:val="single"/>
        </w:rPr>
        <w:t>:</w:t>
      </w:r>
      <w:r>
        <w:rPr>
          <w:i/>
        </w:rPr>
        <w:t xml:space="preserve"> In type-2 HARQ-ACK codebook construction, UE does not expect to receive increased counter DAI for HARQ processes with disabled HARQ feedback. </w:t>
      </w:r>
    </w:p>
    <w:p w14:paraId="03A374DA" w14:textId="77777777" w:rsidR="008B0790" w:rsidRPr="008B0790" w:rsidRDefault="008B0790" w:rsidP="008B0790">
      <w:pPr>
        <w:jc w:val="both"/>
        <w:rPr>
          <w:i/>
        </w:rPr>
      </w:pPr>
    </w:p>
    <w:p w14:paraId="2E75F001" w14:textId="77777777" w:rsidR="007E70BB" w:rsidRPr="00A6576F" w:rsidRDefault="005C63AE" w:rsidP="007E70BB">
      <w:pPr>
        <w:pStyle w:val="Heading1"/>
      </w:pPr>
      <w:r w:rsidRPr="00A6576F">
        <w:t>References</w:t>
      </w:r>
    </w:p>
    <w:p w14:paraId="612EEDA3" w14:textId="77777777" w:rsidR="0099637F" w:rsidRDefault="0099637F" w:rsidP="0099637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46758011"/>
      <w:bookmarkStart w:id="2" w:name="_Ref30519541"/>
      <w:bookmarkStart w:id="3" w:name="_Ref46861948"/>
      <w:bookmarkStart w:id="4" w:name="_Ref30499280"/>
      <w:r>
        <w:t>RP-201256, Solutions for NR to support non-terrestrial networks (NTN), Jun. 2020.</w:t>
      </w:r>
      <w:bookmarkEnd w:id="0"/>
      <w:r>
        <w:t xml:space="preserve"> </w:t>
      </w:r>
    </w:p>
    <w:p w14:paraId="605F6B97" w14:textId="4C66A252" w:rsidR="0099637F" w:rsidRDefault="0099637F" w:rsidP="0099637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49784839"/>
      <w:bookmarkEnd w:id="1"/>
      <w:r>
        <w:t>R1-2007311, “</w:t>
      </w:r>
      <w:r w:rsidRPr="000122AA">
        <w:rPr>
          <w:rFonts w:cs="Arial"/>
          <w:sz w:val="22"/>
        </w:rPr>
        <w:t>Summary</w:t>
      </w:r>
      <w:r>
        <w:rPr>
          <w:rFonts w:cs="Arial"/>
          <w:sz w:val="22"/>
        </w:rPr>
        <w:t xml:space="preserve">#3 </w:t>
      </w:r>
      <w:r w:rsidRPr="000122AA">
        <w:rPr>
          <w:rFonts w:cs="Arial"/>
          <w:sz w:val="22"/>
        </w:rPr>
        <w:t xml:space="preserve">of </w:t>
      </w:r>
      <w:r>
        <w:rPr>
          <w:rFonts w:cs="Arial"/>
          <w:sz w:val="22"/>
        </w:rPr>
        <w:t>AI 8.4.3</w:t>
      </w:r>
      <w:r w:rsidRPr="000122AA">
        <w:rPr>
          <w:rFonts w:cs="Arial"/>
          <w:sz w:val="22"/>
        </w:rPr>
        <w:t xml:space="preserve"> </w:t>
      </w:r>
      <w:r>
        <w:rPr>
          <w:rFonts w:cs="Arial" w:hint="eastAsia"/>
          <w:sz w:val="22"/>
        </w:rPr>
        <w:t>for</w:t>
      </w:r>
      <w:r>
        <w:rPr>
          <w:rFonts w:cs="Arial"/>
          <w:sz w:val="22"/>
        </w:rPr>
        <w:t xml:space="preserve"> HARQ in NTN</w:t>
      </w:r>
      <w:r>
        <w:t>,” Aug. 2020.</w:t>
      </w:r>
      <w:bookmarkEnd w:id="5"/>
      <w:r>
        <w:t xml:space="preserve">  </w:t>
      </w:r>
    </w:p>
    <w:p w14:paraId="2CF06167" w14:textId="544D823A" w:rsidR="0099637F" w:rsidRDefault="0099637F" w:rsidP="009A153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9784738"/>
      <w:r>
        <w:t>Chairman’s Notes, 3GPP TSG RAN1 WG1 #10</w:t>
      </w:r>
      <w:r w:rsidR="00EC086D">
        <w:t>2</w:t>
      </w:r>
      <w:r>
        <w:t>-e Meeting, Aug. 2020.</w:t>
      </w:r>
      <w:bookmarkEnd w:id="2"/>
      <w:bookmarkEnd w:id="3"/>
      <w:bookmarkEnd w:id="4"/>
      <w:bookmarkEnd w:id="6"/>
    </w:p>
    <w:sectPr w:rsidR="0099637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05795" w14:textId="77777777" w:rsidR="00222D7A" w:rsidRDefault="00222D7A">
      <w:r>
        <w:separator/>
      </w:r>
    </w:p>
  </w:endnote>
  <w:endnote w:type="continuationSeparator" w:id="0">
    <w:p w14:paraId="55BC5A0E" w14:textId="77777777" w:rsidR="00222D7A" w:rsidRDefault="00222D7A">
      <w:r>
        <w:continuationSeparator/>
      </w:r>
    </w:p>
  </w:endnote>
  <w:endnote w:type="continuationNotice" w:id="1">
    <w:p w14:paraId="2C22A234" w14:textId="77777777" w:rsidR="00222D7A" w:rsidRDefault="00222D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E3169" w14:textId="77777777" w:rsidR="00222D7A" w:rsidRDefault="00222D7A">
      <w:r>
        <w:separator/>
      </w:r>
    </w:p>
  </w:footnote>
  <w:footnote w:type="continuationSeparator" w:id="0">
    <w:p w14:paraId="0042378E" w14:textId="77777777" w:rsidR="00222D7A" w:rsidRDefault="00222D7A">
      <w:r>
        <w:continuationSeparator/>
      </w:r>
    </w:p>
  </w:footnote>
  <w:footnote w:type="continuationNotice" w:id="1">
    <w:p w14:paraId="232A3F81" w14:textId="77777777" w:rsidR="00222D7A" w:rsidRDefault="00222D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0"/>
  </w:num>
  <w:num w:numId="4">
    <w:abstractNumId w:val="11"/>
  </w:num>
  <w:num w:numId="5">
    <w:abstractNumId w:val="7"/>
  </w:num>
  <w:num w:numId="6">
    <w:abstractNumId w:val="13"/>
  </w:num>
  <w:num w:numId="7">
    <w:abstractNumId w:val="19"/>
  </w:num>
  <w:num w:numId="8">
    <w:abstractNumId w:val="8"/>
  </w:num>
  <w:num w:numId="9">
    <w:abstractNumId w:val="16"/>
  </w:num>
  <w:num w:numId="10">
    <w:abstractNumId w:val="0"/>
  </w:num>
  <w:num w:numId="11">
    <w:abstractNumId w:val="21"/>
  </w:num>
  <w:num w:numId="12">
    <w:abstractNumId w:val="2"/>
  </w:num>
  <w:num w:numId="13">
    <w:abstractNumId w:val="18"/>
  </w:num>
  <w:num w:numId="14">
    <w:abstractNumId w:val="12"/>
  </w:num>
  <w:num w:numId="15">
    <w:abstractNumId w:val="22"/>
  </w:num>
  <w:num w:numId="16">
    <w:abstractNumId w:val="23"/>
  </w:num>
  <w:num w:numId="17">
    <w:abstractNumId w:val="6"/>
  </w:num>
  <w:num w:numId="18">
    <w:abstractNumId w:val="20"/>
  </w:num>
  <w:num w:numId="19">
    <w:abstractNumId w:val="9"/>
  </w:num>
  <w:num w:numId="20">
    <w:abstractNumId w:val="5"/>
  </w:num>
  <w:num w:numId="21">
    <w:abstractNumId w:val="17"/>
  </w:num>
  <w:num w:numId="22">
    <w:abstractNumId w:val="3"/>
  </w:num>
  <w:num w:numId="23">
    <w:abstractNumId w:val="15"/>
  </w:num>
  <w:num w:numId="2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568"/>
    <w:rsid w:val="00047C44"/>
    <w:rsid w:val="00047D40"/>
    <w:rsid w:val="00047F58"/>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DAA"/>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B78"/>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1BB"/>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118"/>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5E39"/>
    <w:rsid w:val="000F63FD"/>
    <w:rsid w:val="000F6DF3"/>
    <w:rsid w:val="000F75D8"/>
    <w:rsid w:val="001002DA"/>
    <w:rsid w:val="001005FF"/>
    <w:rsid w:val="00100D9C"/>
    <w:rsid w:val="001012B0"/>
    <w:rsid w:val="00102304"/>
    <w:rsid w:val="0010434A"/>
    <w:rsid w:val="001045CC"/>
    <w:rsid w:val="00104D81"/>
    <w:rsid w:val="00104FC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19E"/>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4B19"/>
    <w:rsid w:val="001C5118"/>
    <w:rsid w:val="001C5574"/>
    <w:rsid w:val="001C5726"/>
    <w:rsid w:val="001C6495"/>
    <w:rsid w:val="001C7019"/>
    <w:rsid w:val="001C7241"/>
    <w:rsid w:val="001C72C0"/>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7A"/>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849"/>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09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FF4"/>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41E"/>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37"/>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4BE"/>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4EF"/>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B7DF8"/>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3C8B"/>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5CEC"/>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35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F97"/>
    <w:rsid w:val="005A4EE2"/>
    <w:rsid w:val="005A519F"/>
    <w:rsid w:val="005A571B"/>
    <w:rsid w:val="005A6354"/>
    <w:rsid w:val="005A64F1"/>
    <w:rsid w:val="005A662D"/>
    <w:rsid w:val="005A703E"/>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CA7"/>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62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37C54"/>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38"/>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0CEE"/>
    <w:rsid w:val="00771219"/>
    <w:rsid w:val="00772162"/>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1AE4"/>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04E"/>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0790"/>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1F"/>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37F"/>
    <w:rsid w:val="00996B44"/>
    <w:rsid w:val="00996D62"/>
    <w:rsid w:val="00996ED7"/>
    <w:rsid w:val="009970CC"/>
    <w:rsid w:val="009970DD"/>
    <w:rsid w:val="009977B1"/>
    <w:rsid w:val="00997ADB"/>
    <w:rsid w:val="00997BF9"/>
    <w:rsid w:val="009A0442"/>
    <w:rsid w:val="009A0927"/>
    <w:rsid w:val="009A0FBA"/>
    <w:rsid w:val="009A13E6"/>
    <w:rsid w:val="009A153C"/>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0C5"/>
    <w:rsid w:val="00A2279A"/>
    <w:rsid w:val="00A23156"/>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7DF5"/>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95C"/>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1FA"/>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7B9"/>
    <w:rsid w:val="00B23AE8"/>
    <w:rsid w:val="00B23CC2"/>
    <w:rsid w:val="00B24A9A"/>
    <w:rsid w:val="00B25210"/>
    <w:rsid w:val="00B2712A"/>
    <w:rsid w:val="00B2763F"/>
    <w:rsid w:val="00B27853"/>
    <w:rsid w:val="00B27AAC"/>
    <w:rsid w:val="00B302FA"/>
    <w:rsid w:val="00B30929"/>
    <w:rsid w:val="00B311DA"/>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2FD"/>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4F9"/>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A40"/>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6881"/>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031"/>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4BF5"/>
    <w:rsid w:val="00D251A0"/>
    <w:rsid w:val="00D25491"/>
    <w:rsid w:val="00D25557"/>
    <w:rsid w:val="00D2556A"/>
    <w:rsid w:val="00D26B67"/>
    <w:rsid w:val="00D26BF0"/>
    <w:rsid w:val="00D26C20"/>
    <w:rsid w:val="00D27F67"/>
    <w:rsid w:val="00D3005B"/>
    <w:rsid w:val="00D30160"/>
    <w:rsid w:val="00D304D2"/>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22FB"/>
    <w:rsid w:val="00D73192"/>
    <w:rsid w:val="00D732D9"/>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20"/>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578"/>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1E2"/>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11"/>
    <w:rsid w:val="00E32EB8"/>
    <w:rsid w:val="00E33156"/>
    <w:rsid w:val="00E33CDD"/>
    <w:rsid w:val="00E34188"/>
    <w:rsid w:val="00E345CD"/>
    <w:rsid w:val="00E34B6E"/>
    <w:rsid w:val="00E35559"/>
    <w:rsid w:val="00E359C0"/>
    <w:rsid w:val="00E35EF6"/>
    <w:rsid w:val="00E3663D"/>
    <w:rsid w:val="00E367E8"/>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D8F"/>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27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86D"/>
    <w:rsid w:val="00EC0D2F"/>
    <w:rsid w:val="00EC11EE"/>
    <w:rsid w:val="00EC17F7"/>
    <w:rsid w:val="00EC23A3"/>
    <w:rsid w:val="00EC27C6"/>
    <w:rsid w:val="00EC2849"/>
    <w:rsid w:val="00EC2C02"/>
    <w:rsid w:val="00EC2CE4"/>
    <w:rsid w:val="00EC2FCF"/>
    <w:rsid w:val="00EC3708"/>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ADF"/>
    <w:rsid w:val="00EF511A"/>
    <w:rsid w:val="00EF515C"/>
    <w:rsid w:val="00EF5787"/>
    <w:rsid w:val="00EF5913"/>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358"/>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2DA"/>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74"/>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1120</Words>
  <Characters>6387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2020-09-18T19:26:00Z</dcterms:created>
  <dcterms:modified xsi:type="dcterms:W3CDTF">2020-10-19T18:38:00Z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